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14E81">
      <w:pPr>
        <w:spacing w:before="1320" w:after="240" w:line="360" w:lineRule="auto"/>
        <w:ind w:firstLine="709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1C3581">
        <w:rPr>
          <w:rFonts w:ascii="Arial" w:hAnsi="Arial" w:cs="Arial"/>
          <w:b/>
          <w:caps/>
          <w:sz w:val="28"/>
          <w:szCs w:val="28"/>
        </w:rPr>
        <w:t>2</w:t>
      </w:r>
      <w:r w:rsidR="00D34719">
        <w:rPr>
          <w:rFonts w:ascii="Arial" w:hAnsi="Arial" w:cs="Arial"/>
          <w:b/>
          <w:caps/>
          <w:sz w:val="28"/>
          <w:szCs w:val="28"/>
        </w:rPr>
        <w:t>224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36D30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8F7625">
        <w:trPr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1562B3" w:rsidP="006219FF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Solicita </w:t>
            </w:r>
            <w:r w:rsidR="006219FF">
              <w:rPr>
                <w:rFonts w:ascii="Arial" w:hAnsi="Arial" w:cs="Arial"/>
                <w:sz w:val="20"/>
                <w:szCs w:val="20"/>
              </w:rPr>
              <w:t>providências junto à Secretaria de Meio Ambiente para que sejam realizados serviços de limpeza de córregos em toda a região do Jardim Santa Maria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42008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790509" w:rsidRDefault="003A77BE" w:rsidP="0042008D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 w:rsidRPr="001840AD">
        <w:rPr>
          <w:rFonts w:ascii="Arial" w:hAnsi="Arial" w:cs="Arial"/>
          <w:b/>
        </w:rPr>
        <w:t>INDICAMOS</w:t>
      </w:r>
      <w:r w:rsidRPr="001840AD">
        <w:rPr>
          <w:rFonts w:ascii="Arial" w:hAnsi="Arial" w:cs="Arial"/>
        </w:rPr>
        <w:t xml:space="preserve"> ao Excelentíssimo Senhor Prefeito Municipal de J</w:t>
      </w:r>
      <w:r w:rsidR="00135883">
        <w:rPr>
          <w:rFonts w:ascii="Arial" w:hAnsi="Arial" w:cs="Arial"/>
        </w:rPr>
        <w:t xml:space="preserve">acareí, Izaías José de Santana </w:t>
      </w:r>
      <w:r w:rsidR="0097766A" w:rsidRPr="001840AD">
        <w:rPr>
          <w:rFonts w:ascii="Arial" w:hAnsi="Arial" w:cs="Arial"/>
        </w:rPr>
        <w:t>sejam tom</w:t>
      </w:r>
      <w:bookmarkStart w:id="0" w:name="_GoBack"/>
      <w:bookmarkEnd w:id="0"/>
      <w:r w:rsidR="0097766A" w:rsidRPr="001840AD">
        <w:rPr>
          <w:rFonts w:ascii="Arial" w:hAnsi="Arial" w:cs="Arial"/>
        </w:rPr>
        <w:t>ada</w:t>
      </w:r>
      <w:r w:rsidR="0097766A">
        <w:rPr>
          <w:rFonts w:ascii="Arial" w:hAnsi="Arial" w:cs="Arial"/>
        </w:rPr>
        <w:t>s as providências cabíveis</w:t>
      </w:r>
      <w:r w:rsidR="002B4BD0">
        <w:rPr>
          <w:rFonts w:ascii="Arial" w:hAnsi="Arial" w:cs="Arial"/>
        </w:rPr>
        <w:t xml:space="preserve"> junto à Secretaria de Meio Ambiente</w:t>
      </w:r>
      <w:r w:rsidR="0097766A">
        <w:rPr>
          <w:rFonts w:ascii="Arial" w:hAnsi="Arial" w:cs="Arial"/>
        </w:rPr>
        <w:t xml:space="preserve"> </w:t>
      </w:r>
      <w:r w:rsidR="00402D2B" w:rsidRPr="00402D2B">
        <w:rPr>
          <w:rFonts w:ascii="Arial" w:hAnsi="Arial" w:cs="Arial"/>
        </w:rPr>
        <w:t>para que sejam realizados serviços de limpeza de córregos em toda a região do Jardim Santa Maria</w:t>
      </w:r>
      <w:r w:rsidR="00110045">
        <w:rPr>
          <w:rFonts w:ascii="Arial" w:hAnsi="Arial" w:cs="Arial"/>
        </w:rPr>
        <w:t>.</w:t>
      </w:r>
    </w:p>
    <w:p w:rsidR="003A77BE" w:rsidRPr="001840AD" w:rsidRDefault="008C72B7" w:rsidP="00583E74">
      <w:pPr>
        <w:tabs>
          <w:tab w:val="left" w:pos="-600"/>
        </w:tabs>
        <w:spacing w:after="120" w:line="336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3E188F" w:rsidRPr="001840AD">
        <w:rPr>
          <w:rFonts w:ascii="Arial" w:hAnsi="Arial" w:cs="Arial"/>
        </w:rPr>
        <w:t>a certeza de recebermos especial atenção ao indicado, subscrevemos agradecidos.</w:t>
      </w:r>
    </w:p>
    <w:p w:rsidR="00DD5C1F" w:rsidRDefault="003A77BE" w:rsidP="0042008D">
      <w:pPr>
        <w:tabs>
          <w:tab w:val="left" w:pos="-600"/>
          <w:tab w:val="left" w:pos="4508"/>
        </w:tabs>
        <w:spacing w:after="120" w:line="336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311D39">
        <w:rPr>
          <w:rFonts w:ascii="Arial" w:hAnsi="Arial" w:cs="Arial"/>
        </w:rPr>
        <w:t>2</w:t>
      </w:r>
      <w:r w:rsidR="005E0BDD">
        <w:rPr>
          <w:rFonts w:ascii="Arial" w:hAnsi="Arial" w:cs="Arial"/>
        </w:rPr>
        <w:t xml:space="preserve"> </w:t>
      </w:r>
      <w:r w:rsidR="00110045">
        <w:rPr>
          <w:rFonts w:ascii="Arial" w:hAnsi="Arial" w:cs="Arial"/>
        </w:rPr>
        <w:t xml:space="preserve">de </w:t>
      </w:r>
      <w:r w:rsidR="003D3F47">
        <w:rPr>
          <w:rFonts w:ascii="Arial" w:hAnsi="Arial" w:cs="Arial"/>
        </w:rPr>
        <w:t>dez</w:t>
      </w:r>
      <w:r w:rsidR="002E231D">
        <w:rPr>
          <w:rFonts w:ascii="Arial" w:hAnsi="Arial" w:cs="Arial"/>
        </w:rPr>
        <w:t>em</w:t>
      </w:r>
      <w:r w:rsidR="00311D39">
        <w:rPr>
          <w:rFonts w:ascii="Arial" w:hAnsi="Arial" w:cs="Arial"/>
        </w:rPr>
        <w:t>bro</w:t>
      </w:r>
      <w:r w:rsidR="00110045">
        <w:rPr>
          <w:rFonts w:ascii="Arial" w:hAnsi="Arial" w:cs="Arial"/>
        </w:rPr>
        <w:t xml:space="preserve"> de 2020.</w:t>
      </w:r>
    </w:p>
    <w:p w:rsidR="00110045" w:rsidRDefault="00110045" w:rsidP="0042008D">
      <w:pPr>
        <w:tabs>
          <w:tab w:val="left" w:pos="-600"/>
          <w:tab w:val="left" w:pos="4508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3D3F47" w:rsidRDefault="003D3F47" w:rsidP="0042008D">
      <w:pPr>
        <w:tabs>
          <w:tab w:val="left" w:pos="-600"/>
          <w:tab w:val="left" w:pos="4508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110045" w:rsidRDefault="00110045" w:rsidP="0042008D">
      <w:pPr>
        <w:tabs>
          <w:tab w:val="left" w:pos="-600"/>
          <w:tab w:val="left" w:pos="4508"/>
        </w:tabs>
        <w:spacing w:after="120" w:line="336" w:lineRule="auto"/>
        <w:ind w:firstLine="1701"/>
        <w:jc w:val="both"/>
        <w:rPr>
          <w:rFonts w:ascii="Arial" w:hAnsi="Arial" w:cs="Arial"/>
        </w:rPr>
      </w:pPr>
    </w:p>
    <w:p w:rsidR="006A08AD" w:rsidRDefault="006A08AD" w:rsidP="006A08AD">
      <w:pPr>
        <w:jc w:val="center"/>
        <w:rPr>
          <w:rFonts w:ascii="Arial" w:eastAsia="Calibri" w:hAnsi="Arial" w:cs="Arial"/>
          <w:b/>
          <w:lang w:eastAsia="en-US"/>
        </w:rPr>
      </w:pPr>
      <w:r w:rsidRPr="006A08AD">
        <w:rPr>
          <w:rFonts w:ascii="Arial" w:eastAsia="Calibri" w:hAnsi="Arial" w:cs="Arial"/>
          <w:b/>
          <w:lang w:eastAsia="en-US"/>
        </w:rPr>
        <w:t>DR. RODRIGO SALOMON</w:t>
      </w:r>
    </w:p>
    <w:p w:rsidR="00F13F58" w:rsidRPr="002F5DBE" w:rsidRDefault="006A08AD" w:rsidP="002E231D">
      <w:pPr>
        <w:tabs>
          <w:tab w:val="left" w:pos="-600"/>
        </w:tabs>
        <w:spacing w:after="120" w:line="324" w:lineRule="auto"/>
        <w:jc w:val="center"/>
        <w:rPr>
          <w:rFonts w:ascii="Arial" w:hAnsi="Arial" w:cs="Arial"/>
        </w:rPr>
      </w:pPr>
      <w:r w:rsidRPr="006A08AD">
        <w:rPr>
          <w:rFonts w:ascii="Arial" w:eastAsia="Calibri" w:hAnsi="Arial" w:cs="Arial"/>
          <w:lang w:eastAsia="en-US"/>
        </w:rPr>
        <w:t xml:space="preserve">Vereador </w:t>
      </w:r>
      <w:r w:rsidR="00BD43D4">
        <w:rPr>
          <w:rFonts w:ascii="Arial" w:eastAsia="Calibri" w:hAnsi="Arial" w:cs="Arial"/>
          <w:lang w:eastAsia="en-US"/>
        </w:rPr>
        <w:t>-</w:t>
      </w:r>
      <w:r w:rsidRPr="006A08AD">
        <w:rPr>
          <w:rFonts w:ascii="Arial" w:eastAsia="Calibri" w:hAnsi="Arial" w:cs="Arial"/>
          <w:lang w:eastAsia="en-US"/>
        </w:rPr>
        <w:t xml:space="preserve"> </w:t>
      </w:r>
      <w:r w:rsidR="00176F70">
        <w:rPr>
          <w:rFonts w:ascii="Arial" w:eastAsia="Calibri" w:hAnsi="Arial" w:cs="Arial"/>
          <w:lang w:eastAsia="en-US"/>
        </w:rPr>
        <w:t xml:space="preserve">Líder do </w:t>
      </w:r>
      <w:r w:rsidRPr="006A08AD">
        <w:rPr>
          <w:rFonts w:ascii="Arial" w:eastAsia="Calibri" w:hAnsi="Arial" w:cs="Arial"/>
          <w:lang w:eastAsia="en-US"/>
        </w:rPr>
        <w:t>PSDB</w:t>
      </w:r>
    </w:p>
    <w:sectPr w:rsidR="00F13F58" w:rsidRPr="002F5DB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0DDC" w:rsidRDefault="004E0DDC">
      <w:r>
        <w:separator/>
      </w:r>
    </w:p>
  </w:endnote>
  <w:endnote w:type="continuationSeparator" w:id="0">
    <w:p w:rsidR="004E0DDC" w:rsidRDefault="004E0D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0DDC" w:rsidRDefault="004E0DDC">
      <w:r>
        <w:separator/>
      </w:r>
    </w:p>
  </w:footnote>
  <w:footnote w:type="continuationSeparator" w:id="0">
    <w:p w:rsidR="004E0DDC" w:rsidRDefault="004E0D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F4A35">
      <w:rPr>
        <w:rFonts w:ascii="Arial" w:hAnsi="Arial" w:cs="Arial"/>
        <w:b/>
        <w:sz w:val="20"/>
        <w:szCs w:val="20"/>
        <w:u w:val="single"/>
      </w:rPr>
      <w:t>1</w:t>
    </w:r>
    <w:r w:rsidR="0078182F">
      <w:rPr>
        <w:rFonts w:ascii="Arial" w:hAnsi="Arial" w:cs="Arial"/>
        <w:b/>
        <w:sz w:val="20"/>
        <w:szCs w:val="20"/>
        <w:u w:val="single"/>
      </w:rPr>
      <w:t>956</w:t>
    </w:r>
    <w:r w:rsidR="00AF4A35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2D193F">
      <w:rPr>
        <w:rFonts w:ascii="Arial" w:hAnsi="Arial" w:cs="Arial"/>
        <w:b/>
        <w:sz w:val="20"/>
        <w:szCs w:val="20"/>
        <w:u w:val="single"/>
      </w:rPr>
      <w:t>20 - Vereador Dr. Rodrigo Salomon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2E231D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402D2B">
      <w:rPr>
        <w:rFonts w:ascii="Arial" w:hAnsi="Arial" w:cs="Arial"/>
        <w:b/>
        <w:noProof/>
        <w:sz w:val="20"/>
        <w:szCs w:val="20"/>
        <w:u w:val="single"/>
      </w:rPr>
      <w:t>1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F099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F099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CF0996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FSL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CF0996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FSL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06C83"/>
    <w:rsid w:val="00010DF7"/>
    <w:rsid w:val="00012789"/>
    <w:rsid w:val="000158E4"/>
    <w:rsid w:val="000229E9"/>
    <w:rsid w:val="00022CD8"/>
    <w:rsid w:val="00024FD3"/>
    <w:rsid w:val="000334C7"/>
    <w:rsid w:val="00034750"/>
    <w:rsid w:val="00034A23"/>
    <w:rsid w:val="00036D30"/>
    <w:rsid w:val="00044886"/>
    <w:rsid w:val="00047EFF"/>
    <w:rsid w:val="00052347"/>
    <w:rsid w:val="00052A32"/>
    <w:rsid w:val="000554B1"/>
    <w:rsid w:val="0005627E"/>
    <w:rsid w:val="00056288"/>
    <w:rsid w:val="00071884"/>
    <w:rsid w:val="00082040"/>
    <w:rsid w:val="000866C7"/>
    <w:rsid w:val="00086F0A"/>
    <w:rsid w:val="0009177A"/>
    <w:rsid w:val="000921C3"/>
    <w:rsid w:val="00094490"/>
    <w:rsid w:val="000958D5"/>
    <w:rsid w:val="00096DCC"/>
    <w:rsid w:val="0009757F"/>
    <w:rsid w:val="00097CAE"/>
    <w:rsid w:val="000A6A16"/>
    <w:rsid w:val="000B05AE"/>
    <w:rsid w:val="000B315A"/>
    <w:rsid w:val="000B717D"/>
    <w:rsid w:val="000D2C22"/>
    <w:rsid w:val="000D4B79"/>
    <w:rsid w:val="000D521C"/>
    <w:rsid w:val="000D5441"/>
    <w:rsid w:val="000E74BA"/>
    <w:rsid w:val="000F342F"/>
    <w:rsid w:val="000F398F"/>
    <w:rsid w:val="000F6251"/>
    <w:rsid w:val="001029EA"/>
    <w:rsid w:val="00110045"/>
    <w:rsid w:val="00116145"/>
    <w:rsid w:val="00117632"/>
    <w:rsid w:val="001308F0"/>
    <w:rsid w:val="001317B8"/>
    <w:rsid w:val="001357ED"/>
    <w:rsid w:val="00135883"/>
    <w:rsid w:val="001400B7"/>
    <w:rsid w:val="001420AC"/>
    <w:rsid w:val="00143EA0"/>
    <w:rsid w:val="0014591F"/>
    <w:rsid w:val="00150EE2"/>
    <w:rsid w:val="00151437"/>
    <w:rsid w:val="001562B3"/>
    <w:rsid w:val="00166A48"/>
    <w:rsid w:val="00172E81"/>
    <w:rsid w:val="00176F70"/>
    <w:rsid w:val="00181CD2"/>
    <w:rsid w:val="00182498"/>
    <w:rsid w:val="001840AD"/>
    <w:rsid w:val="0019471E"/>
    <w:rsid w:val="001A09F2"/>
    <w:rsid w:val="001B0773"/>
    <w:rsid w:val="001B183C"/>
    <w:rsid w:val="001B2D54"/>
    <w:rsid w:val="001C1FBB"/>
    <w:rsid w:val="001C3581"/>
    <w:rsid w:val="001C3E9C"/>
    <w:rsid w:val="001C7A18"/>
    <w:rsid w:val="001D0AC6"/>
    <w:rsid w:val="001D0F7E"/>
    <w:rsid w:val="001E01CA"/>
    <w:rsid w:val="001E2D89"/>
    <w:rsid w:val="001E5A02"/>
    <w:rsid w:val="001F13C3"/>
    <w:rsid w:val="001F5C0A"/>
    <w:rsid w:val="001F6D23"/>
    <w:rsid w:val="00204ED7"/>
    <w:rsid w:val="00212E2C"/>
    <w:rsid w:val="00230859"/>
    <w:rsid w:val="0023591A"/>
    <w:rsid w:val="00240105"/>
    <w:rsid w:val="00240587"/>
    <w:rsid w:val="00245ADC"/>
    <w:rsid w:val="00253C82"/>
    <w:rsid w:val="0025753A"/>
    <w:rsid w:val="00280CAC"/>
    <w:rsid w:val="002824F3"/>
    <w:rsid w:val="002A0BAC"/>
    <w:rsid w:val="002A4B14"/>
    <w:rsid w:val="002A63FE"/>
    <w:rsid w:val="002A732A"/>
    <w:rsid w:val="002A7434"/>
    <w:rsid w:val="002B4BD0"/>
    <w:rsid w:val="002B7ABB"/>
    <w:rsid w:val="002C4B2B"/>
    <w:rsid w:val="002C5AFE"/>
    <w:rsid w:val="002C5C70"/>
    <w:rsid w:val="002D0C2D"/>
    <w:rsid w:val="002D193F"/>
    <w:rsid w:val="002D1E1B"/>
    <w:rsid w:val="002D24ED"/>
    <w:rsid w:val="002D3D9E"/>
    <w:rsid w:val="002E231D"/>
    <w:rsid w:val="002F02DB"/>
    <w:rsid w:val="002F5DBE"/>
    <w:rsid w:val="0030168E"/>
    <w:rsid w:val="00302639"/>
    <w:rsid w:val="003026C7"/>
    <w:rsid w:val="00311D39"/>
    <w:rsid w:val="00313E9A"/>
    <w:rsid w:val="00317C1A"/>
    <w:rsid w:val="00320214"/>
    <w:rsid w:val="00321768"/>
    <w:rsid w:val="00323F0F"/>
    <w:rsid w:val="00325AEF"/>
    <w:rsid w:val="00326FC8"/>
    <w:rsid w:val="00341697"/>
    <w:rsid w:val="003468D6"/>
    <w:rsid w:val="00347D5E"/>
    <w:rsid w:val="00362415"/>
    <w:rsid w:val="003638CC"/>
    <w:rsid w:val="00370C76"/>
    <w:rsid w:val="00381797"/>
    <w:rsid w:val="003826CE"/>
    <w:rsid w:val="0038467D"/>
    <w:rsid w:val="003848C4"/>
    <w:rsid w:val="00385370"/>
    <w:rsid w:val="00390C8F"/>
    <w:rsid w:val="00396113"/>
    <w:rsid w:val="00396E3B"/>
    <w:rsid w:val="00397FF3"/>
    <w:rsid w:val="003A5E18"/>
    <w:rsid w:val="003A77BE"/>
    <w:rsid w:val="003D3F47"/>
    <w:rsid w:val="003E188F"/>
    <w:rsid w:val="003E518B"/>
    <w:rsid w:val="003F3B98"/>
    <w:rsid w:val="003F738B"/>
    <w:rsid w:val="00402D2B"/>
    <w:rsid w:val="004117DD"/>
    <w:rsid w:val="00412795"/>
    <w:rsid w:val="00416AE5"/>
    <w:rsid w:val="0042008D"/>
    <w:rsid w:val="0043610D"/>
    <w:rsid w:val="0043663A"/>
    <w:rsid w:val="00443FD6"/>
    <w:rsid w:val="00451AE1"/>
    <w:rsid w:val="00463997"/>
    <w:rsid w:val="0046709C"/>
    <w:rsid w:val="004775DD"/>
    <w:rsid w:val="004860FC"/>
    <w:rsid w:val="00487D64"/>
    <w:rsid w:val="00493115"/>
    <w:rsid w:val="004A0519"/>
    <w:rsid w:val="004B69C5"/>
    <w:rsid w:val="004C2C30"/>
    <w:rsid w:val="004C55E4"/>
    <w:rsid w:val="004C6C78"/>
    <w:rsid w:val="004C7349"/>
    <w:rsid w:val="004D32C5"/>
    <w:rsid w:val="004E06ED"/>
    <w:rsid w:val="004E0DDC"/>
    <w:rsid w:val="004E1CA5"/>
    <w:rsid w:val="004E2200"/>
    <w:rsid w:val="004E46DA"/>
    <w:rsid w:val="004E60A1"/>
    <w:rsid w:val="004F1AFA"/>
    <w:rsid w:val="004F1FE6"/>
    <w:rsid w:val="004F39E9"/>
    <w:rsid w:val="004F690D"/>
    <w:rsid w:val="004F6A11"/>
    <w:rsid w:val="00501DA7"/>
    <w:rsid w:val="00505357"/>
    <w:rsid w:val="00505FD8"/>
    <w:rsid w:val="00524669"/>
    <w:rsid w:val="00525BDC"/>
    <w:rsid w:val="00533862"/>
    <w:rsid w:val="0054354C"/>
    <w:rsid w:val="00556E63"/>
    <w:rsid w:val="00564368"/>
    <w:rsid w:val="005654E0"/>
    <w:rsid w:val="00570D8A"/>
    <w:rsid w:val="0058109A"/>
    <w:rsid w:val="00583E74"/>
    <w:rsid w:val="005846A3"/>
    <w:rsid w:val="005868AE"/>
    <w:rsid w:val="0059484F"/>
    <w:rsid w:val="005A01D0"/>
    <w:rsid w:val="005A03FA"/>
    <w:rsid w:val="005A49AA"/>
    <w:rsid w:val="005B3D21"/>
    <w:rsid w:val="005C3938"/>
    <w:rsid w:val="005D1969"/>
    <w:rsid w:val="005D5519"/>
    <w:rsid w:val="005D5B1E"/>
    <w:rsid w:val="005D5E9D"/>
    <w:rsid w:val="005D702D"/>
    <w:rsid w:val="005D7F51"/>
    <w:rsid w:val="005E0BDD"/>
    <w:rsid w:val="005E138D"/>
    <w:rsid w:val="005E4CBD"/>
    <w:rsid w:val="005F78DB"/>
    <w:rsid w:val="00607D05"/>
    <w:rsid w:val="00612D31"/>
    <w:rsid w:val="00614E81"/>
    <w:rsid w:val="006219FF"/>
    <w:rsid w:val="00623143"/>
    <w:rsid w:val="0062332B"/>
    <w:rsid w:val="00624472"/>
    <w:rsid w:val="00627CB4"/>
    <w:rsid w:val="00634515"/>
    <w:rsid w:val="006345E7"/>
    <w:rsid w:val="00635076"/>
    <w:rsid w:val="006426AE"/>
    <w:rsid w:val="006463E3"/>
    <w:rsid w:val="00652A1A"/>
    <w:rsid w:val="00656EC0"/>
    <w:rsid w:val="00674F7D"/>
    <w:rsid w:val="00676A6C"/>
    <w:rsid w:val="006809E8"/>
    <w:rsid w:val="00681021"/>
    <w:rsid w:val="00682E6E"/>
    <w:rsid w:val="00690D1E"/>
    <w:rsid w:val="00691CF5"/>
    <w:rsid w:val="0069312F"/>
    <w:rsid w:val="006A08AD"/>
    <w:rsid w:val="006A370D"/>
    <w:rsid w:val="006A4D58"/>
    <w:rsid w:val="006A7E09"/>
    <w:rsid w:val="006B0B8E"/>
    <w:rsid w:val="006B3AF6"/>
    <w:rsid w:val="006B6E6B"/>
    <w:rsid w:val="006C59BC"/>
    <w:rsid w:val="006D422D"/>
    <w:rsid w:val="006D6F7D"/>
    <w:rsid w:val="006E6581"/>
    <w:rsid w:val="006E7E66"/>
    <w:rsid w:val="006F21EE"/>
    <w:rsid w:val="006F40B2"/>
    <w:rsid w:val="006F4B53"/>
    <w:rsid w:val="006F4E64"/>
    <w:rsid w:val="006F7B0A"/>
    <w:rsid w:val="00715F74"/>
    <w:rsid w:val="00725E66"/>
    <w:rsid w:val="007274B8"/>
    <w:rsid w:val="00727CDB"/>
    <w:rsid w:val="00732E0D"/>
    <w:rsid w:val="0073406F"/>
    <w:rsid w:val="0073407F"/>
    <w:rsid w:val="00740396"/>
    <w:rsid w:val="00742221"/>
    <w:rsid w:val="00746A40"/>
    <w:rsid w:val="00747909"/>
    <w:rsid w:val="00756B2E"/>
    <w:rsid w:val="007573D9"/>
    <w:rsid w:val="00762E1B"/>
    <w:rsid w:val="00765F66"/>
    <w:rsid w:val="00775A1B"/>
    <w:rsid w:val="00775CBB"/>
    <w:rsid w:val="007764ED"/>
    <w:rsid w:val="0078182F"/>
    <w:rsid w:val="00781969"/>
    <w:rsid w:val="007838DC"/>
    <w:rsid w:val="00790509"/>
    <w:rsid w:val="00790911"/>
    <w:rsid w:val="00793CDC"/>
    <w:rsid w:val="00794268"/>
    <w:rsid w:val="0079542A"/>
    <w:rsid w:val="007A6306"/>
    <w:rsid w:val="007D0E21"/>
    <w:rsid w:val="007D39FD"/>
    <w:rsid w:val="007E3F69"/>
    <w:rsid w:val="007F1103"/>
    <w:rsid w:val="007F21ED"/>
    <w:rsid w:val="007F75CA"/>
    <w:rsid w:val="0080197E"/>
    <w:rsid w:val="00804F23"/>
    <w:rsid w:val="00810024"/>
    <w:rsid w:val="008207BA"/>
    <w:rsid w:val="00820C13"/>
    <w:rsid w:val="008261DC"/>
    <w:rsid w:val="00833E7C"/>
    <w:rsid w:val="00835FA9"/>
    <w:rsid w:val="008474F2"/>
    <w:rsid w:val="008544F0"/>
    <w:rsid w:val="00860D81"/>
    <w:rsid w:val="00863664"/>
    <w:rsid w:val="00865914"/>
    <w:rsid w:val="00870972"/>
    <w:rsid w:val="008730AE"/>
    <w:rsid w:val="008745DE"/>
    <w:rsid w:val="00877E50"/>
    <w:rsid w:val="00884D9C"/>
    <w:rsid w:val="0088500D"/>
    <w:rsid w:val="008909A4"/>
    <w:rsid w:val="00891C86"/>
    <w:rsid w:val="008A0EB2"/>
    <w:rsid w:val="008A1EA0"/>
    <w:rsid w:val="008B24D0"/>
    <w:rsid w:val="008B3319"/>
    <w:rsid w:val="008C33AB"/>
    <w:rsid w:val="008C72B7"/>
    <w:rsid w:val="008D0C79"/>
    <w:rsid w:val="008D4996"/>
    <w:rsid w:val="008D49A8"/>
    <w:rsid w:val="008F1E6B"/>
    <w:rsid w:val="008F7625"/>
    <w:rsid w:val="00903474"/>
    <w:rsid w:val="00917C99"/>
    <w:rsid w:val="00922964"/>
    <w:rsid w:val="009229D1"/>
    <w:rsid w:val="00930E1C"/>
    <w:rsid w:val="00934F28"/>
    <w:rsid w:val="00947F18"/>
    <w:rsid w:val="009579A2"/>
    <w:rsid w:val="00962DFB"/>
    <w:rsid w:val="0096403E"/>
    <w:rsid w:val="009768E6"/>
    <w:rsid w:val="0097766A"/>
    <w:rsid w:val="00980CAA"/>
    <w:rsid w:val="009870DD"/>
    <w:rsid w:val="009A2ABD"/>
    <w:rsid w:val="009B207E"/>
    <w:rsid w:val="009B32F8"/>
    <w:rsid w:val="009C0B25"/>
    <w:rsid w:val="009C6C06"/>
    <w:rsid w:val="009D0F6E"/>
    <w:rsid w:val="009D220B"/>
    <w:rsid w:val="009D3757"/>
    <w:rsid w:val="009D50D4"/>
    <w:rsid w:val="009D512F"/>
    <w:rsid w:val="009E02CE"/>
    <w:rsid w:val="009E1F05"/>
    <w:rsid w:val="009E6B3F"/>
    <w:rsid w:val="009F1025"/>
    <w:rsid w:val="009F40F8"/>
    <w:rsid w:val="00A068BA"/>
    <w:rsid w:val="00A06EE3"/>
    <w:rsid w:val="00A073D3"/>
    <w:rsid w:val="00A208E9"/>
    <w:rsid w:val="00A21A8C"/>
    <w:rsid w:val="00A21FAD"/>
    <w:rsid w:val="00A349F1"/>
    <w:rsid w:val="00A40A63"/>
    <w:rsid w:val="00A46836"/>
    <w:rsid w:val="00A46B01"/>
    <w:rsid w:val="00A50990"/>
    <w:rsid w:val="00A51F5D"/>
    <w:rsid w:val="00A56380"/>
    <w:rsid w:val="00A57AAB"/>
    <w:rsid w:val="00A61F7C"/>
    <w:rsid w:val="00A64652"/>
    <w:rsid w:val="00A7481D"/>
    <w:rsid w:val="00A75DCE"/>
    <w:rsid w:val="00A840EA"/>
    <w:rsid w:val="00A844CE"/>
    <w:rsid w:val="00A901CE"/>
    <w:rsid w:val="00A92CB9"/>
    <w:rsid w:val="00A93850"/>
    <w:rsid w:val="00A93E98"/>
    <w:rsid w:val="00A9578F"/>
    <w:rsid w:val="00AA12DD"/>
    <w:rsid w:val="00AA6FC7"/>
    <w:rsid w:val="00AA72A3"/>
    <w:rsid w:val="00AA7709"/>
    <w:rsid w:val="00AA79C7"/>
    <w:rsid w:val="00AC24F9"/>
    <w:rsid w:val="00AC712C"/>
    <w:rsid w:val="00AC7E76"/>
    <w:rsid w:val="00AD6B47"/>
    <w:rsid w:val="00AE447C"/>
    <w:rsid w:val="00AE4A94"/>
    <w:rsid w:val="00AF4A35"/>
    <w:rsid w:val="00B00318"/>
    <w:rsid w:val="00B06B4B"/>
    <w:rsid w:val="00B07520"/>
    <w:rsid w:val="00B10E9F"/>
    <w:rsid w:val="00B1383C"/>
    <w:rsid w:val="00B153C8"/>
    <w:rsid w:val="00B217B8"/>
    <w:rsid w:val="00B259C2"/>
    <w:rsid w:val="00B34959"/>
    <w:rsid w:val="00B432C2"/>
    <w:rsid w:val="00B45633"/>
    <w:rsid w:val="00B53280"/>
    <w:rsid w:val="00B5764E"/>
    <w:rsid w:val="00B57E0F"/>
    <w:rsid w:val="00B72C4A"/>
    <w:rsid w:val="00B75CEF"/>
    <w:rsid w:val="00B7660D"/>
    <w:rsid w:val="00B76BD8"/>
    <w:rsid w:val="00B8448E"/>
    <w:rsid w:val="00B903FF"/>
    <w:rsid w:val="00BA06E5"/>
    <w:rsid w:val="00BA1565"/>
    <w:rsid w:val="00BB2D22"/>
    <w:rsid w:val="00BB35FC"/>
    <w:rsid w:val="00BB3F3E"/>
    <w:rsid w:val="00BC0603"/>
    <w:rsid w:val="00BC123C"/>
    <w:rsid w:val="00BC44DF"/>
    <w:rsid w:val="00BC58F1"/>
    <w:rsid w:val="00BD0416"/>
    <w:rsid w:val="00BD1F36"/>
    <w:rsid w:val="00BD3C47"/>
    <w:rsid w:val="00BD3EAF"/>
    <w:rsid w:val="00BD43D4"/>
    <w:rsid w:val="00BE1B39"/>
    <w:rsid w:val="00BE4823"/>
    <w:rsid w:val="00BE49B1"/>
    <w:rsid w:val="00BF791A"/>
    <w:rsid w:val="00C06926"/>
    <w:rsid w:val="00C06BEA"/>
    <w:rsid w:val="00C22DE2"/>
    <w:rsid w:val="00C2577A"/>
    <w:rsid w:val="00C36E68"/>
    <w:rsid w:val="00C42806"/>
    <w:rsid w:val="00C44D39"/>
    <w:rsid w:val="00C45509"/>
    <w:rsid w:val="00C473A3"/>
    <w:rsid w:val="00C66FC9"/>
    <w:rsid w:val="00C7080A"/>
    <w:rsid w:val="00C71BB4"/>
    <w:rsid w:val="00C76263"/>
    <w:rsid w:val="00C84693"/>
    <w:rsid w:val="00C85D03"/>
    <w:rsid w:val="00C93B37"/>
    <w:rsid w:val="00C94949"/>
    <w:rsid w:val="00CA759E"/>
    <w:rsid w:val="00CB2BAB"/>
    <w:rsid w:val="00CB45A8"/>
    <w:rsid w:val="00CC4AEB"/>
    <w:rsid w:val="00CC4E48"/>
    <w:rsid w:val="00CC68CE"/>
    <w:rsid w:val="00CE3382"/>
    <w:rsid w:val="00CE750E"/>
    <w:rsid w:val="00CF0996"/>
    <w:rsid w:val="00CF2E7F"/>
    <w:rsid w:val="00CF31DE"/>
    <w:rsid w:val="00CF372D"/>
    <w:rsid w:val="00CF50B5"/>
    <w:rsid w:val="00CF5BE6"/>
    <w:rsid w:val="00D02CDE"/>
    <w:rsid w:val="00D065E3"/>
    <w:rsid w:val="00D14AAA"/>
    <w:rsid w:val="00D14EB1"/>
    <w:rsid w:val="00D16CA1"/>
    <w:rsid w:val="00D179A8"/>
    <w:rsid w:val="00D2072E"/>
    <w:rsid w:val="00D20860"/>
    <w:rsid w:val="00D23237"/>
    <w:rsid w:val="00D233C7"/>
    <w:rsid w:val="00D25C5D"/>
    <w:rsid w:val="00D31869"/>
    <w:rsid w:val="00D320BC"/>
    <w:rsid w:val="00D34719"/>
    <w:rsid w:val="00D507D5"/>
    <w:rsid w:val="00D51E11"/>
    <w:rsid w:val="00D521E5"/>
    <w:rsid w:val="00D5430F"/>
    <w:rsid w:val="00D564F1"/>
    <w:rsid w:val="00D627F3"/>
    <w:rsid w:val="00D62982"/>
    <w:rsid w:val="00D66108"/>
    <w:rsid w:val="00D6639A"/>
    <w:rsid w:val="00D8365B"/>
    <w:rsid w:val="00D85882"/>
    <w:rsid w:val="00D95F8F"/>
    <w:rsid w:val="00DA1012"/>
    <w:rsid w:val="00DB23E5"/>
    <w:rsid w:val="00DB48F6"/>
    <w:rsid w:val="00DC04CD"/>
    <w:rsid w:val="00DD024E"/>
    <w:rsid w:val="00DD2FCC"/>
    <w:rsid w:val="00DD5C1F"/>
    <w:rsid w:val="00DE50DD"/>
    <w:rsid w:val="00DF09EB"/>
    <w:rsid w:val="00DF0E6B"/>
    <w:rsid w:val="00E01C9B"/>
    <w:rsid w:val="00E0249F"/>
    <w:rsid w:val="00E07978"/>
    <w:rsid w:val="00E11F92"/>
    <w:rsid w:val="00E137F8"/>
    <w:rsid w:val="00E14962"/>
    <w:rsid w:val="00E14F37"/>
    <w:rsid w:val="00E15B52"/>
    <w:rsid w:val="00E20CA7"/>
    <w:rsid w:val="00E3022D"/>
    <w:rsid w:val="00E31C5E"/>
    <w:rsid w:val="00E34A26"/>
    <w:rsid w:val="00E40D7E"/>
    <w:rsid w:val="00E41DB8"/>
    <w:rsid w:val="00E45353"/>
    <w:rsid w:val="00E51448"/>
    <w:rsid w:val="00E55728"/>
    <w:rsid w:val="00E57AB5"/>
    <w:rsid w:val="00E65164"/>
    <w:rsid w:val="00E66ACE"/>
    <w:rsid w:val="00E66C45"/>
    <w:rsid w:val="00E66CFD"/>
    <w:rsid w:val="00E721EC"/>
    <w:rsid w:val="00E86C30"/>
    <w:rsid w:val="00E87E18"/>
    <w:rsid w:val="00E90791"/>
    <w:rsid w:val="00E90C30"/>
    <w:rsid w:val="00EA29C6"/>
    <w:rsid w:val="00EA3475"/>
    <w:rsid w:val="00EB04D6"/>
    <w:rsid w:val="00EB0B66"/>
    <w:rsid w:val="00EB4525"/>
    <w:rsid w:val="00EB52CD"/>
    <w:rsid w:val="00EC78A4"/>
    <w:rsid w:val="00ED13BB"/>
    <w:rsid w:val="00ED1854"/>
    <w:rsid w:val="00ED2065"/>
    <w:rsid w:val="00ED557C"/>
    <w:rsid w:val="00ED6F97"/>
    <w:rsid w:val="00EE2121"/>
    <w:rsid w:val="00EE4767"/>
    <w:rsid w:val="00EF57E1"/>
    <w:rsid w:val="00F00544"/>
    <w:rsid w:val="00F12F43"/>
    <w:rsid w:val="00F13F58"/>
    <w:rsid w:val="00F16F74"/>
    <w:rsid w:val="00F207B1"/>
    <w:rsid w:val="00F24EC7"/>
    <w:rsid w:val="00F27895"/>
    <w:rsid w:val="00F331F0"/>
    <w:rsid w:val="00F33B54"/>
    <w:rsid w:val="00F405A5"/>
    <w:rsid w:val="00F420E5"/>
    <w:rsid w:val="00F5150F"/>
    <w:rsid w:val="00F53FB0"/>
    <w:rsid w:val="00F64FFA"/>
    <w:rsid w:val="00F65C85"/>
    <w:rsid w:val="00F679B4"/>
    <w:rsid w:val="00F73DA3"/>
    <w:rsid w:val="00F75FDF"/>
    <w:rsid w:val="00F839B8"/>
    <w:rsid w:val="00F86F2C"/>
    <w:rsid w:val="00FA3CFC"/>
    <w:rsid w:val="00FB00FA"/>
    <w:rsid w:val="00FB3975"/>
    <w:rsid w:val="00FB7B00"/>
    <w:rsid w:val="00FC075C"/>
    <w:rsid w:val="00FC1C13"/>
    <w:rsid w:val="00FC1D6E"/>
    <w:rsid w:val="00FC3B3E"/>
    <w:rsid w:val="00FC5864"/>
    <w:rsid w:val="00FD01A5"/>
    <w:rsid w:val="00FD0AD6"/>
    <w:rsid w:val="00FE28F8"/>
    <w:rsid w:val="00FE3072"/>
    <w:rsid w:val="00FE3B6B"/>
    <w:rsid w:val="00FE4D4B"/>
    <w:rsid w:val="00FE514C"/>
    <w:rsid w:val="00FE6FE0"/>
    <w:rsid w:val="00FE74E4"/>
    <w:rsid w:val="00FF7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11D145-6E24-4F3C-8850-CB7FD5A45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ind.0000.dotx</Template>
  <TotalTime>4</TotalTime>
  <Pages>1</Pages>
  <Words>98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Usuário</cp:lastModifiedBy>
  <cp:revision>12</cp:revision>
  <cp:lastPrinted>2020-12-01T12:32:00Z</cp:lastPrinted>
  <dcterms:created xsi:type="dcterms:W3CDTF">2020-11-30T18:55:00Z</dcterms:created>
  <dcterms:modified xsi:type="dcterms:W3CDTF">2020-12-01T12:34:00Z</dcterms:modified>
</cp:coreProperties>
</file>